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DAB78" w14:textId="77777777" w:rsidR="00185240" w:rsidRDefault="00185240">
      <w:pPr>
        <w:rPr>
          <w:rFonts w:ascii="Times New Roman" w:hAnsi="Times New Roman" w:cs="Times New Roman"/>
          <w:sz w:val="24"/>
          <w:szCs w:val="24"/>
        </w:rPr>
      </w:pPr>
      <w:r w:rsidRPr="00185240">
        <w:rPr>
          <w:rFonts w:ascii="Times New Roman" w:hAnsi="Times New Roman" w:cs="Times New Roman"/>
          <w:sz w:val="24"/>
          <w:szCs w:val="24"/>
        </w:rPr>
        <w:t xml:space="preserve">Denumire operator economic/persoană fizică: </w:t>
      </w:r>
    </w:p>
    <w:p w14:paraId="1EC9208E" w14:textId="439451A9" w:rsidR="00D44883" w:rsidRPr="00185240" w:rsidRDefault="00185240">
      <w:pPr>
        <w:rPr>
          <w:rFonts w:ascii="Times New Roman" w:hAnsi="Times New Roman" w:cs="Times New Roman"/>
          <w:sz w:val="24"/>
          <w:szCs w:val="24"/>
        </w:rPr>
      </w:pPr>
      <w:r w:rsidRPr="00185240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26830B5D" w14:textId="77777777" w:rsidR="00185240" w:rsidRDefault="00185240" w:rsidP="001852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517544" w14:textId="77777777" w:rsidR="00185240" w:rsidRDefault="00185240" w:rsidP="001852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F2B810" w14:textId="11DCF28B" w:rsidR="00D44883" w:rsidRPr="00185240" w:rsidRDefault="00185240" w:rsidP="0018524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85240">
        <w:rPr>
          <w:rFonts w:ascii="Times New Roman" w:hAnsi="Times New Roman" w:cs="Times New Roman"/>
          <w:b/>
          <w:bCs/>
          <w:sz w:val="36"/>
          <w:szCs w:val="36"/>
        </w:rPr>
        <w:t>FORMULARUL NR. 1</w:t>
      </w:r>
    </w:p>
    <w:p w14:paraId="1E321667" w14:textId="32320270" w:rsidR="00185240" w:rsidRDefault="00185240" w:rsidP="001852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OPISUL OFERTEI</w:t>
      </w:r>
    </w:p>
    <w:tbl>
      <w:tblPr>
        <w:tblW w:w="9185" w:type="dxa"/>
        <w:jc w:val="center"/>
        <w:tblBorders>
          <w:bottom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256"/>
        <w:gridCol w:w="3713"/>
        <w:gridCol w:w="1247"/>
        <w:gridCol w:w="1361"/>
        <w:gridCol w:w="1871"/>
      </w:tblGrid>
      <w:tr w:rsidR="00185240" w:rsidRPr="00185240" w14:paraId="5F1EDB6B" w14:textId="77777777" w:rsidTr="00185240">
        <w:trPr>
          <w:cantSplit/>
          <w:tblHeader/>
          <w:jc w:val="center"/>
        </w:trPr>
        <w:tc>
          <w:tcPr>
            <w:tcW w:w="993" w:type="dxa"/>
            <w:gridSpan w:val="2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C2C979" w14:textId="77777777" w:rsidR="00185240" w:rsidRPr="00185240" w:rsidRDefault="00185240" w:rsidP="00185240">
            <w:pPr>
              <w:jc w:val="center"/>
              <w:rPr>
                <w:rFonts w:ascii="Roboto" w:hAnsi="Roboto"/>
                <w:i/>
                <w:iCs/>
                <w:sz w:val="16"/>
                <w:szCs w:val="16"/>
              </w:rPr>
            </w:pPr>
            <w:r w:rsidRPr="00185240">
              <w:rPr>
                <w:rFonts w:ascii="Roboto" w:hAnsi="Roboto"/>
                <w:b/>
                <w:i/>
                <w:iCs/>
                <w:sz w:val="16"/>
                <w:szCs w:val="16"/>
              </w:rPr>
              <w:t>Nr. crt.</w:t>
            </w:r>
          </w:p>
        </w:tc>
        <w:tc>
          <w:tcPr>
            <w:tcW w:w="3713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B7E406" w14:textId="77777777" w:rsidR="00185240" w:rsidRPr="00185240" w:rsidRDefault="00185240" w:rsidP="00185240">
            <w:pPr>
              <w:jc w:val="center"/>
              <w:rPr>
                <w:rFonts w:ascii="Roboto" w:hAnsi="Roboto"/>
                <w:i/>
                <w:iCs/>
                <w:sz w:val="16"/>
                <w:szCs w:val="16"/>
              </w:rPr>
            </w:pPr>
            <w:r w:rsidRPr="00185240">
              <w:rPr>
                <w:rFonts w:ascii="Roboto" w:hAnsi="Roboto"/>
                <w:b/>
                <w:i/>
                <w:iCs/>
                <w:sz w:val="16"/>
                <w:szCs w:val="16"/>
              </w:rPr>
              <w:t>Document</w:t>
            </w:r>
          </w:p>
        </w:tc>
        <w:tc>
          <w:tcPr>
            <w:tcW w:w="1247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3B39571" w14:textId="77777777" w:rsidR="00185240" w:rsidRPr="00185240" w:rsidRDefault="00185240" w:rsidP="00185240">
            <w:pPr>
              <w:jc w:val="center"/>
              <w:rPr>
                <w:rFonts w:ascii="Roboto" w:hAnsi="Roboto"/>
                <w:i/>
                <w:iCs/>
                <w:sz w:val="16"/>
                <w:szCs w:val="16"/>
              </w:rPr>
            </w:pPr>
            <w:r w:rsidRPr="00185240">
              <w:rPr>
                <w:rFonts w:ascii="Roboto" w:hAnsi="Roboto"/>
                <w:b/>
                <w:i/>
                <w:iCs/>
                <w:sz w:val="16"/>
                <w:szCs w:val="16"/>
              </w:rPr>
              <w:t>Plic</w:t>
            </w:r>
          </w:p>
        </w:tc>
        <w:tc>
          <w:tcPr>
            <w:tcW w:w="1361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78F308" w14:textId="77777777" w:rsidR="00185240" w:rsidRPr="00185240" w:rsidRDefault="00185240" w:rsidP="00185240">
            <w:pPr>
              <w:jc w:val="center"/>
              <w:rPr>
                <w:rFonts w:ascii="Roboto" w:hAnsi="Roboto"/>
                <w:i/>
                <w:iCs/>
                <w:sz w:val="16"/>
                <w:szCs w:val="16"/>
              </w:rPr>
            </w:pPr>
            <w:r w:rsidRPr="00185240">
              <w:rPr>
                <w:rFonts w:ascii="Roboto" w:hAnsi="Roboto"/>
                <w:b/>
                <w:i/>
                <w:iCs/>
                <w:sz w:val="16"/>
                <w:szCs w:val="16"/>
              </w:rPr>
              <w:t>Pagini</w:t>
            </w:r>
          </w:p>
        </w:tc>
        <w:tc>
          <w:tcPr>
            <w:tcW w:w="1871" w:type="dxa"/>
            <w:tcBorders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1051CB" w14:textId="77777777" w:rsidR="00185240" w:rsidRPr="00185240" w:rsidRDefault="00185240" w:rsidP="00185240">
            <w:pPr>
              <w:jc w:val="center"/>
              <w:rPr>
                <w:rFonts w:ascii="Roboto" w:hAnsi="Roboto"/>
                <w:i/>
                <w:iCs/>
                <w:sz w:val="16"/>
                <w:szCs w:val="16"/>
              </w:rPr>
            </w:pPr>
            <w:r w:rsidRPr="00185240">
              <w:rPr>
                <w:rFonts w:ascii="Roboto" w:hAnsi="Roboto"/>
                <w:b/>
                <w:i/>
                <w:iCs/>
                <w:sz w:val="16"/>
                <w:szCs w:val="16"/>
              </w:rPr>
              <w:t>Observații</w:t>
            </w:r>
          </w:p>
        </w:tc>
      </w:tr>
      <w:tr w:rsidR="00185240" w:rsidRPr="00185240" w14:paraId="3E076D26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D48FAF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98F110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64A709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68F54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95E1E3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165833B8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F320AC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94678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513738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C0401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6705DA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4BE7F862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4E42C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24D05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0174E9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EEDC0C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C8430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0D5297F9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0A45E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4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1E58AD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3CDD56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03E2B7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1D6259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37716B58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9CE24E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5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A2A2AE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47A69B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CF676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BE5FE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57577D8F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FEDAE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6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BDF676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A50D4C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FBDCD3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5357AE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0D51CBE5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8BE80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310F6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282F77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1D4A7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37DE2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1FD87F7B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07C83E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8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99A0E7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BEA877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1C24E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82BE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60A66957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9F4742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7D83F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3BB400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756315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66D28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6D7A39E4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241D93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10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F761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B1C9D7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98F826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74A8BD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1901E29B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BDADD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11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D80DA7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909071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02118C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68012D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0BA66D98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5F242E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12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FBEAAD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66D353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C6075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13AB7C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055ED0EC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C726E1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13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B443B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E551A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79E1FB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DF5F7C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59E8B352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819C0B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14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C0F37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F073D0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97F3AA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6B9966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3B040401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3445C0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15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64C559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F39EB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1C4225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26EDD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3AFA7679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1A6D89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16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E8EC13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B55D70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CE3E9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43394F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0A30F88A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9FD3A7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17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878363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C83F04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262BF5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7135FC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180225E6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BB8081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18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3D9B73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81424D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D94E4D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9DC10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1D30141D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749690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0DA06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78C52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2FA8F5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717F5F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  <w:tr w:rsidR="00185240" w:rsidRPr="00185240" w14:paraId="7C65B04E" w14:textId="77777777" w:rsidTr="00185240">
        <w:trPr>
          <w:cantSplit/>
          <w:jc w:val="center"/>
        </w:trPr>
        <w:tc>
          <w:tcPr>
            <w:tcW w:w="73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8063A4" w14:textId="77777777" w:rsidR="00185240" w:rsidRPr="00185240" w:rsidRDefault="00185240" w:rsidP="00185240">
            <w:pPr>
              <w:spacing w:after="0"/>
              <w:jc w:val="right"/>
              <w:rPr>
                <w:rFonts w:ascii="Roboto" w:hAnsi="Roboto"/>
                <w:sz w:val="24"/>
                <w:szCs w:val="24"/>
              </w:rPr>
            </w:pPr>
            <w:r w:rsidRPr="00185240">
              <w:rPr>
                <w:rFonts w:ascii="Roboto" w:hAnsi="Roboto"/>
                <w:sz w:val="24"/>
                <w:szCs w:val="24"/>
              </w:rPr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7B7E61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C31B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FB4710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E22302" w14:textId="77777777" w:rsidR="00185240" w:rsidRPr="00185240" w:rsidRDefault="00185240" w:rsidP="00065E0A">
            <w:pPr>
              <w:spacing w:after="0"/>
              <w:rPr>
                <w:rFonts w:ascii="Roboto" w:hAnsi="Roboto"/>
                <w:sz w:val="24"/>
                <w:szCs w:val="24"/>
              </w:rPr>
            </w:pPr>
          </w:p>
        </w:tc>
      </w:tr>
    </w:tbl>
    <w:p w14:paraId="3BA2DBC0" w14:textId="77777777" w:rsidR="00185240" w:rsidRPr="00185240" w:rsidRDefault="00185240" w:rsidP="00185240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85240" w:rsidRPr="00185240" w:rsidSect="00D44883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40"/>
    <w:rsid w:val="00096373"/>
    <w:rsid w:val="00185240"/>
    <w:rsid w:val="0058435E"/>
    <w:rsid w:val="00591583"/>
    <w:rsid w:val="00592A78"/>
    <w:rsid w:val="009F4463"/>
    <w:rsid w:val="00D4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DEA90"/>
  <w15:chartTrackingRefBased/>
  <w15:docId w15:val="{14FCF6B6-2866-4D59-A9BB-A6A65216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883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fo\OneDrive\Desktop\ANTET_PRIMARIE_NOU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ANTET_PRIMARIE_NOU.dotx</Template>
  <TotalTime>7</TotalTime>
  <Pages>1</Pages>
  <Words>38</Words>
  <Characters>276</Characters>
  <Application>Microsoft Office Word</Application>
  <DocSecurity>0</DocSecurity>
  <Lines>8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1</cp:revision>
  <dcterms:created xsi:type="dcterms:W3CDTF">2026-07-23T07:06:00Z</dcterms:created>
  <dcterms:modified xsi:type="dcterms:W3CDTF">2026-07-23T07:13:00Z</dcterms:modified>
</cp:coreProperties>
</file>